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2F2BC" w14:textId="77777777" w:rsidR="005103B9" w:rsidRPr="00AB35DE" w:rsidRDefault="006676AE" w:rsidP="00A44833">
      <w:pPr>
        <w:pStyle w:val="Nagwek4"/>
        <w:spacing w:after="360"/>
        <w:rPr>
          <w:rFonts w:asciiTheme="minorHAnsi" w:hAnsiTheme="minorHAnsi" w:cstheme="minorHAnsi"/>
          <w:bCs/>
          <w:i w:val="0"/>
          <w:sz w:val="20"/>
        </w:rPr>
      </w:pPr>
      <w:r w:rsidRPr="00AB35DE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B66E84" w:rsidRPr="00AB35DE">
        <w:rPr>
          <w:rFonts w:asciiTheme="minorHAnsi" w:hAnsiTheme="minorHAnsi" w:cstheme="minorHAnsi"/>
          <w:bCs/>
          <w:i w:val="0"/>
          <w:sz w:val="20"/>
        </w:rPr>
        <w:t>1</w:t>
      </w:r>
      <w:r w:rsidR="00B36ABD" w:rsidRPr="00AB35DE">
        <w:rPr>
          <w:rFonts w:asciiTheme="minorHAnsi" w:hAnsiTheme="minorHAnsi" w:cstheme="minorHAnsi"/>
          <w:bCs/>
          <w:i w:val="0"/>
          <w:sz w:val="20"/>
        </w:rPr>
        <w:t xml:space="preserve"> do SWZ</w:t>
      </w:r>
    </w:p>
    <w:p w14:paraId="41C70AD0" w14:textId="77777777" w:rsidR="00C4103F" w:rsidRPr="00AB35DE" w:rsidRDefault="007118F0" w:rsidP="00FF2111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AB35DE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AB35DE">
        <w:rPr>
          <w:rFonts w:asciiTheme="minorHAnsi" w:hAnsiTheme="minorHAnsi" w:cstheme="minorHAnsi"/>
          <w:b/>
          <w:sz w:val="20"/>
          <w:szCs w:val="20"/>
        </w:rPr>
        <w:t>:</w:t>
      </w:r>
    </w:p>
    <w:p w14:paraId="0BF6926D" w14:textId="77777777" w:rsidR="006676AE" w:rsidRPr="00AB35DE" w:rsidRDefault="00B66E84" w:rsidP="002578E4">
      <w:pPr>
        <w:pStyle w:val="Tekstpodstawowy"/>
        <w:spacing w:after="0" w:line="360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0D5C104E" w14:textId="77777777" w:rsidR="006676AE" w:rsidRPr="00AB35DE" w:rsidRDefault="00B66E84" w:rsidP="002578E4">
      <w:pPr>
        <w:pStyle w:val="Tekstpodstawowy"/>
        <w:spacing w:after="0" w:line="360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AB35DE">
        <w:rPr>
          <w:rFonts w:asciiTheme="minorHAnsi" w:hAnsiTheme="minorHAnsi" w:cstheme="minorHAnsi"/>
          <w:sz w:val="20"/>
          <w:szCs w:val="20"/>
        </w:rPr>
        <w:t xml:space="preserve"> </w:t>
      </w:r>
      <w:r w:rsidRPr="00AB35DE">
        <w:rPr>
          <w:rFonts w:asciiTheme="minorHAnsi" w:hAnsiTheme="minorHAnsi" w:cstheme="minorHAnsi"/>
          <w:sz w:val="20"/>
          <w:szCs w:val="20"/>
        </w:rPr>
        <w:t>29</w:t>
      </w:r>
      <w:r w:rsidR="006676AE" w:rsidRPr="00AB35D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FEA365D" w14:textId="77777777" w:rsidR="00F90CD1" w:rsidRPr="00AB35DE" w:rsidRDefault="00B66E84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08-110</w:t>
      </w:r>
      <w:r w:rsidR="006676AE" w:rsidRPr="00AB35DE">
        <w:rPr>
          <w:rFonts w:asciiTheme="minorHAnsi" w:hAnsiTheme="minorHAnsi" w:cstheme="minorHAnsi"/>
          <w:sz w:val="20"/>
          <w:szCs w:val="20"/>
        </w:rPr>
        <w:t xml:space="preserve"> </w:t>
      </w:r>
      <w:r w:rsidRPr="00AB35DE">
        <w:rPr>
          <w:rFonts w:asciiTheme="minorHAnsi" w:hAnsiTheme="minorHAnsi" w:cstheme="minorHAnsi"/>
          <w:sz w:val="20"/>
          <w:szCs w:val="20"/>
        </w:rPr>
        <w:t>Siedlce</w:t>
      </w:r>
    </w:p>
    <w:p w14:paraId="77343FD6" w14:textId="77777777" w:rsidR="009169D4" w:rsidRPr="00AB35DE" w:rsidRDefault="009169D4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AB35DE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2A81DB78" w14:textId="77777777" w:rsidR="00C4103F" w:rsidRPr="00AB35DE" w:rsidRDefault="002578E4" w:rsidP="002578E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AB35DE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AB35DE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AB35DE">
        <w:rPr>
          <w:rFonts w:asciiTheme="minorHAnsi" w:hAnsiTheme="minorHAnsi" w:cstheme="minorHAnsi"/>
          <w:iCs/>
          <w:sz w:val="20"/>
          <w:szCs w:val="20"/>
        </w:rPr>
        <w:t>]</w:t>
      </w:r>
    </w:p>
    <w:p w14:paraId="52CD65A1" w14:textId="77777777" w:rsidR="002578E4" w:rsidRPr="00AB35DE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B35DE" w14:paraId="5419A245" w14:textId="77777777" w:rsidTr="0018769E">
        <w:tc>
          <w:tcPr>
            <w:tcW w:w="2800" w:type="dxa"/>
          </w:tcPr>
          <w:p w14:paraId="2CC0C5EE" w14:textId="77777777" w:rsidR="002578E4" w:rsidRPr="00AB35D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AB35DE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A75F946" w14:textId="77777777" w:rsidR="002578E4" w:rsidRPr="00AB35D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AE8ED04" w14:textId="77777777" w:rsidR="002578E4" w:rsidRPr="00AB35D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4D96C38" w14:textId="77777777" w:rsidR="002578E4" w:rsidRPr="00AB35DE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AB35D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2578E4" w:rsidRPr="00AB35DE" w14:paraId="2122EBFC" w14:textId="77777777" w:rsidTr="0018769E">
        <w:tc>
          <w:tcPr>
            <w:tcW w:w="2800" w:type="dxa"/>
          </w:tcPr>
          <w:p w14:paraId="767309B4" w14:textId="77777777" w:rsidR="002578E4" w:rsidRPr="00AB35D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6483A06" w14:textId="77777777" w:rsidR="002578E4" w:rsidRPr="00AB35D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BE6C6EF" w14:textId="77777777" w:rsidR="002578E4" w:rsidRPr="00AB35D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F6A6EA1" w14:textId="77777777" w:rsidR="002578E4" w:rsidRPr="00AB35D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AB35DE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53C3DFB0" w14:textId="77777777" w:rsidR="002578E4" w:rsidRPr="00AB35DE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66E84" w:rsidRPr="00AB35DE" w14:paraId="766AA2D4" w14:textId="77777777" w:rsidTr="00C334F3">
        <w:tc>
          <w:tcPr>
            <w:tcW w:w="9104" w:type="dxa"/>
            <w:shd w:val="clear" w:color="auto" w:fill="D9D9D9"/>
          </w:tcPr>
          <w:p w14:paraId="1C69452C" w14:textId="77777777" w:rsidR="00B66E84" w:rsidRPr="00AB35DE" w:rsidRDefault="00B66E84" w:rsidP="00C334F3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0D8F617C" w14:textId="77777777" w:rsidR="00B66E84" w:rsidRPr="00AB35DE" w:rsidRDefault="00B66E84" w:rsidP="00C334F3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</w:t>
            </w:r>
            <w:proofErr w:type="spellStart"/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AB35DE">
              <w:rPr>
                <w:rFonts w:asciiTheme="minorHAnsi" w:hAnsiTheme="minorHAnsi" w:cstheme="minorHAnsi"/>
                <w:sz w:val="20"/>
                <w:szCs w:val="20"/>
              </w:rPr>
              <w:t xml:space="preserve">. Dz. U. z 2024 poz. 1320) (dalej jako: ustawa </w:t>
            </w:r>
            <w:proofErr w:type="spellStart"/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), dotyczące:</w:t>
            </w:r>
          </w:p>
          <w:p w14:paraId="509B83E0" w14:textId="77777777" w:rsidR="00B66E84" w:rsidRPr="00AB35DE" w:rsidRDefault="00B66E84" w:rsidP="00C334F3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791EFA32" w14:textId="77777777" w:rsidR="00B66E84" w:rsidRPr="00AB35DE" w:rsidRDefault="00B66E84" w:rsidP="00C334F3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3471377E" w14:textId="77777777" w:rsidR="00B66E84" w:rsidRPr="00AB35DE" w:rsidRDefault="00B66E84" w:rsidP="00C334F3">
            <w:pPr>
              <w:ind w:left="-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73F598D9" w14:textId="77777777" w:rsidR="00E50194" w:rsidRPr="00AB35DE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AB35DE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AB35DE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AB35DE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B35DE" w14:paraId="1DBE2A1D" w14:textId="77777777" w:rsidTr="0018769E">
        <w:tc>
          <w:tcPr>
            <w:tcW w:w="2269" w:type="dxa"/>
          </w:tcPr>
          <w:p w14:paraId="2FF5A429" w14:textId="77777777" w:rsidR="002578E4" w:rsidRPr="00AB35D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B35D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DA77EF3" w14:textId="45470173" w:rsidR="002578E4" w:rsidRPr="00AB35DE" w:rsidRDefault="005948EB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5948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i montaż fabrycznie nowych mebli oraz innego wyposażenia do Zakładu Opiekuńczo Leczniczego oraz Hospicjum SPZOZ w Siedlcach przy ul. Bema 22</w:t>
            </w:r>
            <w:r w:rsidR="002578E4"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B66E84" w:rsidRPr="00AB35DE" w14:paraId="7E5B788C" w14:textId="77777777" w:rsidTr="00C334F3">
        <w:tc>
          <w:tcPr>
            <w:tcW w:w="2269" w:type="dxa"/>
          </w:tcPr>
          <w:p w14:paraId="23625B80" w14:textId="77777777" w:rsidR="00B66E84" w:rsidRPr="00AB35DE" w:rsidRDefault="00B66E84" w:rsidP="00C334F3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B35D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F5D037C" w14:textId="67A0C99F" w:rsidR="00B66E84" w:rsidRPr="00AB35DE" w:rsidRDefault="00B66E84" w:rsidP="00C334F3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meble/5</w:t>
            </w:r>
            <w:r w:rsidR="005948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61</w:t>
            </w: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/202</w:t>
            </w:r>
            <w:r w:rsidR="005948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6</w:t>
            </w:r>
          </w:p>
        </w:tc>
      </w:tr>
    </w:tbl>
    <w:p w14:paraId="162C7E29" w14:textId="77777777" w:rsidR="002578E4" w:rsidRPr="00AB35DE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3F0A291" w14:textId="77777777" w:rsidR="00F90CD1" w:rsidRPr="00AB35DE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B66E84" w:rsidRPr="00AB35DE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AB35DE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AB35DE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AB35DE">
        <w:rPr>
          <w:rFonts w:asciiTheme="minorHAnsi" w:hAnsiTheme="minorHAnsi" w:cstheme="minorHAnsi"/>
          <w:sz w:val="20"/>
          <w:szCs w:val="20"/>
        </w:rPr>
        <w:t>oświa</w:t>
      </w:r>
      <w:r w:rsidR="00825A09" w:rsidRPr="00AB35DE">
        <w:rPr>
          <w:rFonts w:asciiTheme="minorHAnsi" w:hAnsiTheme="minorHAnsi" w:cstheme="minorHAnsi"/>
          <w:sz w:val="20"/>
          <w:szCs w:val="20"/>
        </w:rPr>
        <w:t>dczam</w:t>
      </w:r>
      <w:r w:rsidR="00E65685" w:rsidRPr="00AB35DE">
        <w:rPr>
          <w:rFonts w:asciiTheme="minorHAnsi" w:hAnsiTheme="minorHAnsi" w:cstheme="minorHAnsi"/>
          <w:sz w:val="20"/>
          <w:szCs w:val="20"/>
        </w:rPr>
        <w:t>,</w:t>
      </w:r>
      <w:r w:rsidR="002B2AD9" w:rsidRPr="00AB35DE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AB35DE" w14:paraId="75F53256" w14:textId="77777777" w:rsidTr="00650D6C">
        <w:tc>
          <w:tcPr>
            <w:tcW w:w="9104" w:type="dxa"/>
            <w:shd w:val="clear" w:color="auto" w:fill="D9D9D9"/>
          </w:tcPr>
          <w:p w14:paraId="01996CF2" w14:textId="77777777" w:rsidR="00E50194" w:rsidRPr="00AB35DE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5A9916CF" w14:textId="77777777" w:rsidR="00C113BF" w:rsidRPr="00AB35DE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AB35DE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AB35DE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AB35DE">
        <w:rPr>
          <w:rFonts w:asciiTheme="minorHAnsi" w:hAnsiTheme="minorHAnsi" w:cstheme="minorHAnsi"/>
          <w:sz w:val="20"/>
          <w:szCs w:val="20"/>
        </w:rPr>
        <w:t>108</w:t>
      </w:r>
      <w:r w:rsidR="002C4137" w:rsidRPr="00AB35DE">
        <w:rPr>
          <w:rFonts w:asciiTheme="minorHAnsi" w:hAnsiTheme="minorHAnsi" w:cstheme="minorHAnsi"/>
          <w:sz w:val="20"/>
          <w:szCs w:val="20"/>
        </w:rPr>
        <w:t xml:space="preserve"> ust 1 </w:t>
      </w:r>
      <w:r w:rsidRPr="00AB35DE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AB35D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641874" w:rsidRPr="00AB35DE">
        <w:rPr>
          <w:rFonts w:asciiTheme="minorHAnsi" w:hAnsiTheme="minorHAnsi" w:cstheme="minorHAnsi"/>
          <w:sz w:val="20"/>
          <w:szCs w:val="20"/>
        </w:rPr>
        <w:t>.</w:t>
      </w:r>
    </w:p>
    <w:p w14:paraId="3E0CFB76" w14:textId="77777777" w:rsidR="002426FF" w:rsidRPr="00AB35DE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1317A5CD" w14:textId="77777777" w:rsidR="00023477" w:rsidRPr="00AB35DE" w:rsidRDefault="00023477" w:rsidP="007A2BCB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D406B57" w14:textId="77777777" w:rsidR="00023477" w:rsidRPr="00AB35DE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7B628F1E" w14:textId="77777777" w:rsidR="00992BD8" w:rsidRPr="00AB35DE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AB35DE">
        <w:rPr>
          <w:rFonts w:asciiTheme="minorHAnsi" w:hAnsiTheme="minorHAnsi" w:cstheme="minorHAnsi"/>
          <w:color w:val="0070C0"/>
          <w:sz w:val="20"/>
          <w:szCs w:val="20"/>
        </w:rPr>
        <w:lastRenderedPageBreak/>
        <w:t xml:space="preserve">[UWAGA: </w:t>
      </w:r>
      <w:r w:rsidR="008D33C8" w:rsidRPr="00AB35DE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AB35DE">
        <w:rPr>
          <w:rFonts w:asciiTheme="minorHAnsi" w:hAnsiTheme="minorHAnsi" w:cstheme="minorHAnsi"/>
          <w:color w:val="0070C0"/>
          <w:sz w:val="20"/>
          <w:szCs w:val="20"/>
        </w:rPr>
        <w:t xml:space="preserve">, gdy zachodzą przesłanki wykluczenia z art. 108 ust. 1 pkt 1, 2 i 5 lub art.109 ust.1 pkt 2-5 i 7-10 ustawy </w:t>
      </w:r>
      <w:proofErr w:type="spellStart"/>
      <w:r w:rsidRPr="00AB35DE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AB35DE">
        <w:rPr>
          <w:rFonts w:asciiTheme="minorHAnsi" w:hAnsiTheme="minorHAnsi" w:cstheme="minorHAnsi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AB35DE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AB35DE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0F1959AD" w14:textId="77777777" w:rsidR="00023477" w:rsidRPr="00AB35DE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AB35D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AB35DE">
        <w:rPr>
          <w:rFonts w:asciiTheme="minorHAnsi" w:hAnsiTheme="minorHAnsi" w:cstheme="minorHAnsi"/>
          <w:sz w:val="20"/>
          <w:szCs w:val="20"/>
        </w:rPr>
        <w:t xml:space="preserve"> </w:t>
      </w:r>
      <w:r w:rsidR="00E426EB" w:rsidRPr="00AB35DE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E426EB" w:rsidRPr="00AB35DE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="00E426EB" w:rsidRPr="00AB35DE">
        <w:rPr>
          <w:rFonts w:asciiTheme="minorHAnsi" w:hAnsiTheme="minorHAnsi" w:cstheme="minorHAnsi"/>
          <w:i/>
          <w:sz w:val="20"/>
          <w:szCs w:val="20"/>
        </w:rPr>
        <w:t>)</w:t>
      </w:r>
      <w:r w:rsidRPr="00AB35DE">
        <w:rPr>
          <w:rFonts w:asciiTheme="minorHAnsi" w:hAnsiTheme="minorHAnsi" w:cstheme="minorHAnsi"/>
          <w:i/>
          <w:sz w:val="20"/>
          <w:szCs w:val="20"/>
        </w:rPr>
        <w:t>.</w:t>
      </w:r>
      <w:r w:rsidRPr="00AB35DE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AB35DE">
        <w:rPr>
          <w:rFonts w:asciiTheme="minorHAnsi" w:hAnsiTheme="minorHAnsi" w:cstheme="minorHAnsi"/>
          <w:sz w:val="20"/>
          <w:szCs w:val="20"/>
        </w:rPr>
        <w:t>110</w:t>
      </w:r>
      <w:r w:rsidRPr="00AB35DE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AB35DE">
        <w:rPr>
          <w:rFonts w:asciiTheme="minorHAnsi" w:hAnsiTheme="minorHAnsi" w:cstheme="minorHAnsi"/>
          <w:sz w:val="20"/>
          <w:szCs w:val="20"/>
        </w:rPr>
        <w:t>2</w:t>
      </w:r>
      <w:r w:rsidRPr="00AB35DE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AB35D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AB35DE">
        <w:rPr>
          <w:rFonts w:asciiTheme="minorHAnsi" w:hAnsiTheme="minorHAnsi" w:cstheme="minorHAnsi"/>
          <w:sz w:val="20"/>
          <w:szCs w:val="20"/>
        </w:rPr>
        <w:t xml:space="preserve"> podjąłem następujące środki naprawcze</w:t>
      </w:r>
      <w:r w:rsidR="007A2BCB" w:rsidRPr="00AB35DE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AB35DE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</w:t>
      </w:r>
      <w:proofErr w:type="gramStart"/>
      <w:r w:rsidRPr="00AB35DE">
        <w:rPr>
          <w:rFonts w:asciiTheme="minorHAnsi" w:hAnsiTheme="minorHAnsi" w:cstheme="minorHAnsi"/>
          <w:sz w:val="20"/>
          <w:szCs w:val="20"/>
        </w:rPr>
        <w:t>……</w:t>
      </w:r>
      <w:r w:rsidR="007A2BCB" w:rsidRPr="00AB35DE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="007A2BCB" w:rsidRPr="00AB35DE">
        <w:rPr>
          <w:rFonts w:asciiTheme="minorHAnsi" w:hAnsiTheme="minorHAnsi" w:cstheme="minorHAnsi"/>
          <w:sz w:val="20"/>
          <w:szCs w:val="20"/>
        </w:rPr>
        <w:t>.</w:t>
      </w:r>
      <w:r w:rsidRPr="00AB35DE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AB35DE">
        <w:rPr>
          <w:rFonts w:asciiTheme="minorHAnsi" w:hAnsiTheme="minorHAnsi" w:cstheme="minorHAnsi"/>
          <w:sz w:val="20"/>
          <w:szCs w:val="20"/>
        </w:rPr>
        <w:t>…</w:t>
      </w:r>
      <w:r w:rsidRPr="00AB35D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  <w:proofErr w:type="gramStart"/>
      <w:r w:rsidRPr="00AB35DE">
        <w:rPr>
          <w:rFonts w:asciiTheme="minorHAnsi" w:hAnsiTheme="minorHAnsi" w:cstheme="minorHAnsi"/>
          <w:sz w:val="20"/>
          <w:szCs w:val="20"/>
        </w:rPr>
        <w:t>……</w:t>
      </w:r>
      <w:r w:rsidR="007A2BCB" w:rsidRPr="00AB35DE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Pr="00AB35DE">
        <w:rPr>
          <w:rFonts w:asciiTheme="minorHAnsi" w:hAnsiTheme="minorHAnsi" w:cstheme="minorHAnsi"/>
          <w:sz w:val="20"/>
          <w:szCs w:val="20"/>
        </w:rPr>
        <w:t>…</w:t>
      </w:r>
      <w:r w:rsidR="007A2BCB" w:rsidRPr="00AB35DE">
        <w:rPr>
          <w:rFonts w:asciiTheme="minorHAnsi" w:hAnsiTheme="minorHAnsi" w:cstheme="minorHAnsi"/>
          <w:sz w:val="20"/>
          <w:szCs w:val="20"/>
        </w:rPr>
        <w:t>.</w:t>
      </w:r>
    </w:p>
    <w:p w14:paraId="5A920B5A" w14:textId="77777777" w:rsidR="007A2BCB" w:rsidRPr="00AB35DE" w:rsidRDefault="00992BD8" w:rsidP="00992BD8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2FCA5CCE" w14:textId="77777777" w:rsidR="0011306C" w:rsidRPr="00AB35DE" w:rsidRDefault="007A2BCB" w:rsidP="002578E4">
      <w:pPr>
        <w:spacing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B430B" w:rsidRPr="00AB35DE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B430B" w:rsidRPr="00AB35DE">
        <w:rPr>
          <w:rFonts w:asciiTheme="minorHAnsi" w:hAnsiTheme="minorHAnsi" w:cstheme="minorHAnsi"/>
          <w:sz w:val="20"/>
          <w:szCs w:val="20"/>
        </w:rPr>
        <w:t xml:space="preserve">. Dz.U. z 2024r. poz. 507 z </w:t>
      </w:r>
      <w:proofErr w:type="spellStart"/>
      <w:r w:rsidR="000B430B" w:rsidRPr="00AB35DE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0B430B" w:rsidRPr="00AB35DE">
        <w:rPr>
          <w:rFonts w:asciiTheme="minorHAnsi" w:hAnsiTheme="minorHAnsi" w:cstheme="minorHAnsi"/>
          <w:sz w:val="20"/>
          <w:szCs w:val="20"/>
        </w:rPr>
        <w:t>. zm.</w:t>
      </w:r>
      <w:r w:rsidRPr="00AB35DE">
        <w:rPr>
          <w:rFonts w:asciiTheme="minorHAnsi" w:hAnsiTheme="minorHAnsi" w:cstheme="minorHAnsi"/>
          <w:sz w:val="20"/>
          <w:szCs w:val="20"/>
        </w:rPr>
        <w:t>)</w:t>
      </w:r>
      <w:r w:rsidR="0011306C" w:rsidRPr="00AB35DE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AB35DE">
        <w:rPr>
          <w:rFonts w:asciiTheme="minorHAnsi" w:hAnsiTheme="minorHAnsi" w:cstheme="minorHAnsi"/>
          <w:sz w:val="20"/>
          <w:szCs w:val="20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AB35DE" w14:paraId="03BCF9D7" w14:textId="77777777" w:rsidTr="00CD4DD1">
        <w:tc>
          <w:tcPr>
            <w:tcW w:w="9104" w:type="dxa"/>
            <w:shd w:val="clear" w:color="auto" w:fill="D9D9D9"/>
          </w:tcPr>
          <w:p w14:paraId="01570DE7" w14:textId="77777777" w:rsidR="0011306C" w:rsidRPr="00AB35DE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03C952F3" w14:textId="77777777" w:rsidR="00D2702A" w:rsidRPr="00AB35DE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AB35DE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AB35DE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AB35DE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AB35DE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AB35DE" w14:paraId="13729937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E8D5" w14:textId="77777777" w:rsidR="00D2702A" w:rsidRPr="00AB35DE" w:rsidRDefault="00D2702A" w:rsidP="00AB35DE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8EC" w14:textId="77777777" w:rsidR="00D2702A" w:rsidRPr="00AB35DE" w:rsidRDefault="00D2702A" w:rsidP="00AB35DE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B66E84" w:rsidRPr="00AB35DE" w14:paraId="6E481DC8" w14:textId="77777777" w:rsidTr="00C334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7E4A" w14:textId="77777777" w:rsidR="00B66E84" w:rsidRPr="00AB35DE" w:rsidRDefault="00B66E84" w:rsidP="00AB35DE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B646" w14:textId="77777777" w:rsidR="00B66E84" w:rsidRPr="00AB35DE" w:rsidRDefault="00B66E84" w:rsidP="00AB35DE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0E9E69A8" w14:textId="77777777" w:rsidR="00B66E84" w:rsidRPr="00AB35DE" w:rsidRDefault="00B66E84" w:rsidP="00AB35DE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stawia warunku w powyższym zakresie.</w:t>
            </w:r>
          </w:p>
        </w:tc>
      </w:tr>
      <w:tr w:rsidR="00B66E84" w:rsidRPr="00AB35DE" w14:paraId="4275D473" w14:textId="77777777" w:rsidTr="00C334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73FF" w14:textId="77777777" w:rsidR="00B66E84" w:rsidRPr="00AB35DE" w:rsidRDefault="00B66E84" w:rsidP="00AB35DE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DEAB" w14:textId="77777777" w:rsidR="00B66E84" w:rsidRPr="00AB35DE" w:rsidRDefault="00B66E84" w:rsidP="00AB35DE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10A42895" w14:textId="21FA8B93" w:rsidR="00B66E84" w:rsidRPr="00AB35DE" w:rsidRDefault="00B66E84" w:rsidP="00AB35DE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r w:rsidR="00AB35DE" w:rsidRPr="00AB35DE">
              <w:rPr>
                <w:rFonts w:asciiTheme="minorHAnsi" w:hAnsiTheme="minorHAnsi" w:cstheme="minorHAnsi"/>
                <w:sz w:val="20"/>
                <w:szCs w:val="20"/>
              </w:rPr>
              <w:t>dotyczące zdolności</w:t>
            </w: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</w:t>
            </w:r>
          </w:p>
          <w:p w14:paraId="04B5832C" w14:textId="77777777" w:rsidR="00B66E84" w:rsidRPr="00AB35DE" w:rsidRDefault="00B66E84" w:rsidP="00AB35DE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Zamawiający nie stawia warunku w powyższym zakresie.</w:t>
            </w:r>
          </w:p>
        </w:tc>
      </w:tr>
      <w:tr w:rsidR="00B66E84" w:rsidRPr="00AB35DE" w14:paraId="12F25909" w14:textId="77777777" w:rsidTr="00C334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12B9" w14:textId="77777777" w:rsidR="00B66E84" w:rsidRPr="00AB35DE" w:rsidRDefault="00B66E84" w:rsidP="00C334F3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1FF8" w14:textId="77777777" w:rsidR="00B66E84" w:rsidRPr="00AB35DE" w:rsidRDefault="00B66E84" w:rsidP="00C334F3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01EA41FE" w14:textId="77777777" w:rsidR="00B66E84" w:rsidRPr="00AB35DE" w:rsidRDefault="00B66E84" w:rsidP="00C334F3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 Zamawiający nie stawia warunku w powyższym zakresie.</w:t>
            </w:r>
          </w:p>
        </w:tc>
      </w:tr>
    </w:tbl>
    <w:p w14:paraId="764E64BE" w14:textId="77777777" w:rsidR="00E21BB4" w:rsidRPr="00AB35DE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387BBFE4" w14:textId="77777777" w:rsidR="00E21BB4" w:rsidRPr="00AB35DE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AB35DE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AB35DE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AB35DE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AB35DE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AB35DE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E7D52D5" w14:textId="77777777" w:rsidR="00C62F57" w:rsidRPr="00AB35DE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 xml:space="preserve">Oświadczam, że spełniam warunki udziału w postępowaniu określone przez zamawiającego </w:t>
      </w:r>
      <w:proofErr w:type="gramStart"/>
      <w:r w:rsidRPr="00AB35DE">
        <w:rPr>
          <w:rFonts w:asciiTheme="minorHAnsi" w:hAnsiTheme="minorHAnsi" w:cstheme="minorHAnsi"/>
          <w:sz w:val="20"/>
          <w:szCs w:val="20"/>
        </w:rPr>
        <w:t>w  następującym</w:t>
      </w:r>
      <w:proofErr w:type="gramEnd"/>
      <w:r w:rsidRPr="00AB35DE">
        <w:rPr>
          <w:rFonts w:asciiTheme="minorHAnsi" w:hAnsiTheme="minorHAnsi" w:cstheme="minorHAnsi"/>
          <w:sz w:val="20"/>
          <w:szCs w:val="20"/>
        </w:rPr>
        <w:t xml:space="preserve"> zakresie:</w:t>
      </w:r>
    </w:p>
    <w:p w14:paraId="28DFC0BF" w14:textId="77777777" w:rsidR="00C62F57" w:rsidRPr="00AB35DE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2AF23388" w14:textId="77777777" w:rsidR="00721D87" w:rsidRPr="00AB35DE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AB35DE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AB35DE">
        <w:rPr>
          <w:rFonts w:asciiTheme="minorHAnsi" w:hAnsiTheme="minorHAnsi" w:cstheme="minorHAnsi"/>
          <w:sz w:val="20"/>
          <w:szCs w:val="20"/>
        </w:rPr>
        <w:t xml:space="preserve"> podmiotu/ów udostępniając</w:t>
      </w:r>
      <w:r w:rsidR="00721D87" w:rsidRPr="00AB35DE">
        <w:rPr>
          <w:rFonts w:asciiTheme="minorHAnsi" w:hAnsiTheme="minorHAnsi" w:cstheme="minorHAnsi"/>
          <w:sz w:val="20"/>
          <w:szCs w:val="20"/>
        </w:rPr>
        <w:t>ego/</w:t>
      </w:r>
      <w:proofErr w:type="spellStart"/>
      <w:r w:rsidRPr="00AB35DE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AB35DE">
        <w:rPr>
          <w:rFonts w:asciiTheme="minorHAnsi" w:hAnsiTheme="minorHAnsi" w:cstheme="minorHAnsi"/>
          <w:sz w:val="20"/>
          <w:szCs w:val="20"/>
        </w:rPr>
        <w:t xml:space="preserve"> zasoby: </w:t>
      </w:r>
    </w:p>
    <w:p w14:paraId="28AFC193" w14:textId="77777777" w:rsidR="00721D87" w:rsidRPr="00AB35DE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AB35DE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79A1DDB8" w14:textId="77777777" w:rsidR="00721D87" w:rsidRPr="00AB35DE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AB35DE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51C3DA52" w14:textId="77777777" w:rsidR="00721D87" w:rsidRPr="00AB35DE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619B6D01" w14:textId="77777777" w:rsidR="00E21BB4" w:rsidRPr="00AB35DE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AB35DE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AB35DE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22B1AAD0" w14:textId="77777777" w:rsidR="00E21BB4" w:rsidRPr="00AB35DE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AB35DE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14F2B32D" w14:textId="77777777" w:rsidR="00C62F57" w:rsidRPr="00AB35DE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AB35DE" w14:paraId="003F7945" w14:textId="77777777" w:rsidTr="00CD4DD1">
        <w:tc>
          <w:tcPr>
            <w:tcW w:w="9104" w:type="dxa"/>
            <w:shd w:val="clear" w:color="auto" w:fill="D9D9D9"/>
          </w:tcPr>
          <w:p w14:paraId="3DD06F02" w14:textId="77777777" w:rsidR="00BE6F04" w:rsidRPr="00AB35DE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1E1C01DE" w14:textId="77777777" w:rsidR="00FE4E2B" w:rsidRPr="00AB35DE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AB35DE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AB35DE" w14:paraId="5FB5B101" w14:textId="77777777" w:rsidTr="00847232">
        <w:tc>
          <w:tcPr>
            <w:tcW w:w="9104" w:type="dxa"/>
            <w:shd w:val="clear" w:color="auto" w:fill="D9D9D9"/>
          </w:tcPr>
          <w:p w14:paraId="33806529" w14:textId="77777777" w:rsidR="00E426EB" w:rsidRPr="00AB35DE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58546EC5" w14:textId="77777777" w:rsidR="00E426EB" w:rsidRPr="00AB35DE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2A5BA0" w14:textId="77777777" w:rsidR="00E426EB" w:rsidRPr="00AB35DE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609DDB9" w14:textId="77777777" w:rsidR="00E426EB" w:rsidRPr="00AB35DE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438BB875" w14:textId="77777777" w:rsidR="00E426EB" w:rsidRPr="00AB35DE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AB35DE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62302776" w14:textId="77777777" w:rsidR="00E426EB" w:rsidRPr="00AB35DE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6C66B43A" w14:textId="77777777" w:rsidR="00E426EB" w:rsidRPr="00AB35DE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AB35DE">
        <w:rPr>
          <w:rFonts w:asciiTheme="minorHAnsi" w:hAnsiTheme="minorHAnsi" w:cstheme="minorHAnsi"/>
          <w:i/>
          <w:iCs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3B1D1785" w14:textId="77777777" w:rsidR="00E426EB" w:rsidRPr="00AB35DE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61C2C4B" w14:textId="77777777" w:rsidR="0012157F" w:rsidRPr="00AB35DE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1DC376C" w14:textId="77777777" w:rsidR="00524951" w:rsidRPr="00AB35DE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</w:p>
    <w:p w14:paraId="584725F1" w14:textId="77777777" w:rsidR="00524951" w:rsidRPr="00AB35DE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3C87641F" w14:textId="77777777" w:rsidR="00FE4E2B" w:rsidRPr="00AB35DE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AB35DE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AB35DE">
        <w:rPr>
          <w:rFonts w:asciiTheme="minorHAnsi" w:hAnsiTheme="minorHAnsi" w:cstheme="minorHAnsi"/>
          <w:sz w:val="20"/>
          <w:szCs w:val="20"/>
        </w:rPr>
        <w:t>…</w:t>
      </w:r>
      <w:r w:rsidR="006D536F" w:rsidRPr="00AB35DE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AB35DE">
        <w:rPr>
          <w:rFonts w:asciiTheme="minorHAnsi" w:hAnsiTheme="minorHAnsi" w:cstheme="minorHAnsi"/>
          <w:sz w:val="20"/>
          <w:szCs w:val="20"/>
        </w:rPr>
        <w:t>……</w:t>
      </w:r>
      <w:r w:rsidR="006D536F" w:rsidRPr="00AB35DE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AB35DE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3118BD5F" w14:textId="77777777" w:rsidR="00484F88" w:rsidRPr="00AB35DE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AB35DE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AB35DE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22A95" w14:textId="77777777" w:rsidR="00911996" w:rsidRDefault="00911996" w:rsidP="0038231F">
      <w:pPr>
        <w:spacing w:after="0" w:line="240" w:lineRule="auto"/>
      </w:pPr>
      <w:r>
        <w:separator/>
      </w:r>
    </w:p>
  </w:endnote>
  <w:endnote w:type="continuationSeparator" w:id="0">
    <w:p w14:paraId="06D5E2E3" w14:textId="77777777" w:rsidR="00911996" w:rsidRDefault="009119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1ACE3" w14:textId="77777777" w:rsidR="00B66E84" w:rsidRDefault="00B66E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A30F6" w14:textId="77777777" w:rsidR="00F8042D" w:rsidRPr="00AB35DE" w:rsidRDefault="00F8042D">
    <w:pPr>
      <w:pStyle w:val="Stopka"/>
      <w:jc w:val="right"/>
      <w:rPr>
        <w:sz w:val="18"/>
        <w:szCs w:val="18"/>
      </w:rPr>
    </w:pPr>
    <w:r w:rsidRPr="00AB35DE">
      <w:rPr>
        <w:sz w:val="18"/>
        <w:szCs w:val="18"/>
      </w:rPr>
      <w:t xml:space="preserve">Strona </w:t>
    </w:r>
    <w:r w:rsidRPr="00AB35DE">
      <w:rPr>
        <w:b/>
        <w:bCs/>
        <w:sz w:val="18"/>
        <w:szCs w:val="18"/>
      </w:rPr>
      <w:fldChar w:fldCharType="begin"/>
    </w:r>
    <w:r w:rsidRPr="00AB35DE">
      <w:rPr>
        <w:b/>
        <w:bCs/>
        <w:sz w:val="18"/>
        <w:szCs w:val="18"/>
      </w:rPr>
      <w:instrText>PAGE</w:instrText>
    </w:r>
    <w:r w:rsidRPr="00AB35DE">
      <w:rPr>
        <w:b/>
        <w:bCs/>
        <w:sz w:val="18"/>
        <w:szCs w:val="18"/>
      </w:rPr>
      <w:fldChar w:fldCharType="separate"/>
    </w:r>
    <w:r w:rsidR="00F90CD1" w:rsidRPr="00AB35DE">
      <w:rPr>
        <w:b/>
        <w:bCs/>
        <w:noProof/>
        <w:sz w:val="18"/>
        <w:szCs w:val="18"/>
      </w:rPr>
      <w:t>2</w:t>
    </w:r>
    <w:r w:rsidRPr="00AB35DE">
      <w:rPr>
        <w:b/>
        <w:bCs/>
        <w:sz w:val="18"/>
        <w:szCs w:val="18"/>
      </w:rPr>
      <w:fldChar w:fldCharType="end"/>
    </w:r>
    <w:r w:rsidRPr="00AB35DE">
      <w:rPr>
        <w:sz w:val="18"/>
        <w:szCs w:val="18"/>
      </w:rPr>
      <w:t xml:space="preserve"> z </w:t>
    </w:r>
    <w:r w:rsidRPr="00AB35DE">
      <w:rPr>
        <w:b/>
        <w:bCs/>
        <w:sz w:val="18"/>
        <w:szCs w:val="18"/>
      </w:rPr>
      <w:fldChar w:fldCharType="begin"/>
    </w:r>
    <w:r w:rsidRPr="00AB35DE">
      <w:rPr>
        <w:b/>
        <w:bCs/>
        <w:sz w:val="18"/>
        <w:szCs w:val="18"/>
      </w:rPr>
      <w:instrText>NUMPAGES</w:instrText>
    </w:r>
    <w:r w:rsidRPr="00AB35DE">
      <w:rPr>
        <w:b/>
        <w:bCs/>
        <w:sz w:val="18"/>
        <w:szCs w:val="18"/>
      </w:rPr>
      <w:fldChar w:fldCharType="separate"/>
    </w:r>
    <w:r w:rsidR="00F90CD1" w:rsidRPr="00AB35DE">
      <w:rPr>
        <w:b/>
        <w:bCs/>
        <w:noProof/>
        <w:sz w:val="18"/>
        <w:szCs w:val="18"/>
      </w:rPr>
      <w:t>5</w:t>
    </w:r>
    <w:r w:rsidRPr="00AB35DE">
      <w:rPr>
        <w:b/>
        <w:bCs/>
        <w:sz w:val="18"/>
        <w:szCs w:val="18"/>
      </w:rPr>
      <w:fldChar w:fldCharType="end"/>
    </w:r>
  </w:p>
  <w:p w14:paraId="4085227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AA3CC" w14:textId="77777777" w:rsidR="00B66E84" w:rsidRDefault="00B66E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12EB1" w14:textId="77777777" w:rsidR="00911996" w:rsidRDefault="00911996" w:rsidP="0038231F">
      <w:pPr>
        <w:spacing w:after="0" w:line="240" w:lineRule="auto"/>
      </w:pPr>
      <w:r>
        <w:separator/>
      </w:r>
    </w:p>
  </w:footnote>
  <w:footnote w:type="continuationSeparator" w:id="0">
    <w:p w14:paraId="0EE35C03" w14:textId="77777777" w:rsidR="00911996" w:rsidRDefault="00911996" w:rsidP="0038231F">
      <w:pPr>
        <w:spacing w:after="0" w:line="240" w:lineRule="auto"/>
      </w:pPr>
      <w:r>
        <w:continuationSeparator/>
      </w:r>
    </w:p>
  </w:footnote>
  <w:footnote w:id="1">
    <w:p w14:paraId="5DE681CD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6F0E6EDC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BFE283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01091" w:rsidRPr="00E01091">
        <w:rPr>
          <w:rFonts w:ascii="Arial" w:hAnsi="Arial" w:cs="Arial"/>
          <w:sz w:val="16"/>
          <w:szCs w:val="16"/>
        </w:rPr>
        <w:t>t.j</w:t>
      </w:r>
      <w:proofErr w:type="spellEnd"/>
      <w:r w:rsidR="00E01091" w:rsidRPr="00E01091">
        <w:rPr>
          <w:rFonts w:ascii="Arial" w:hAnsi="Arial" w:cs="Arial"/>
          <w:sz w:val="16"/>
          <w:szCs w:val="16"/>
        </w:rPr>
        <w:t>. Dz. U. z 2023r. poz. 1124</w:t>
      </w:r>
      <w:r w:rsidR="000B430B">
        <w:rPr>
          <w:rFonts w:ascii="Arial" w:hAnsi="Arial" w:cs="Arial"/>
          <w:sz w:val="16"/>
          <w:szCs w:val="16"/>
        </w:rPr>
        <w:t xml:space="preserve">, 1285, </w:t>
      </w:r>
      <w:r w:rsidR="003D1081">
        <w:rPr>
          <w:rFonts w:ascii="Arial" w:hAnsi="Arial" w:cs="Arial"/>
          <w:sz w:val="16"/>
          <w:szCs w:val="16"/>
        </w:rPr>
        <w:t>1723 i 1843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618758" w14:textId="77777777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proofErr w:type="spellStart"/>
      <w:r w:rsidR="00E01091" w:rsidRPr="00E01091">
        <w:rPr>
          <w:rFonts w:ascii="Arial" w:hAnsi="Arial" w:cs="Arial"/>
          <w:sz w:val="16"/>
          <w:szCs w:val="16"/>
        </w:rPr>
        <w:t>t.j</w:t>
      </w:r>
      <w:proofErr w:type="spellEnd"/>
      <w:r w:rsidR="00E01091" w:rsidRPr="00E01091">
        <w:rPr>
          <w:rFonts w:ascii="Arial" w:hAnsi="Arial" w:cs="Arial"/>
          <w:sz w:val="16"/>
          <w:szCs w:val="16"/>
        </w:rPr>
        <w:t>. Dz. U. z 2023r.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6E9BA" w14:textId="77777777" w:rsidR="00B66E84" w:rsidRDefault="00B66E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A6A4D" w14:textId="0BA04A28" w:rsidR="00B66E84" w:rsidRDefault="00B161B9">
    <w:pPr>
      <w:pStyle w:val="Nagwek"/>
    </w:pPr>
    <w:r w:rsidRPr="00E7446B">
      <w:rPr>
        <w:noProof/>
      </w:rPr>
      <w:drawing>
        <wp:inline distT="0" distB="0" distL="0" distR="0" wp14:anchorId="14FEDE0F" wp14:editId="44805DEE">
          <wp:extent cx="3238500" cy="695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675F" w14:textId="77777777" w:rsidR="00B66E84" w:rsidRDefault="00B66E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145373">
    <w:abstractNumId w:val="11"/>
  </w:num>
  <w:num w:numId="2" w16cid:durableId="30615252">
    <w:abstractNumId w:val="0"/>
  </w:num>
  <w:num w:numId="3" w16cid:durableId="992755302">
    <w:abstractNumId w:val="10"/>
  </w:num>
  <w:num w:numId="4" w16cid:durableId="573705129">
    <w:abstractNumId w:val="13"/>
  </w:num>
  <w:num w:numId="5" w16cid:durableId="56393532">
    <w:abstractNumId w:val="12"/>
  </w:num>
  <w:num w:numId="6" w16cid:durableId="133912700">
    <w:abstractNumId w:val="9"/>
  </w:num>
  <w:num w:numId="7" w16cid:durableId="1402216309">
    <w:abstractNumId w:val="1"/>
  </w:num>
  <w:num w:numId="8" w16cid:durableId="242759995">
    <w:abstractNumId w:val="6"/>
  </w:num>
  <w:num w:numId="9" w16cid:durableId="1435588756">
    <w:abstractNumId w:val="4"/>
  </w:num>
  <w:num w:numId="10" w16cid:durableId="549579">
    <w:abstractNumId w:val="7"/>
  </w:num>
  <w:num w:numId="11" w16cid:durableId="1688094397">
    <w:abstractNumId w:val="5"/>
  </w:num>
  <w:num w:numId="12" w16cid:durableId="1961917771">
    <w:abstractNumId w:val="8"/>
  </w:num>
  <w:num w:numId="13" w16cid:durableId="2101413663">
    <w:abstractNumId w:val="3"/>
  </w:num>
  <w:num w:numId="14" w16cid:durableId="1544102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996"/>
    <w:rsid w:val="00023477"/>
    <w:rsid w:val="000247FF"/>
    <w:rsid w:val="00025C8D"/>
    <w:rsid w:val="000303EE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948EB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3FFE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F3B4E"/>
    <w:rsid w:val="008F5F77"/>
    <w:rsid w:val="00911996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935DD"/>
    <w:rsid w:val="00AB35DE"/>
    <w:rsid w:val="00AC5247"/>
    <w:rsid w:val="00AE6FF2"/>
    <w:rsid w:val="00B0088C"/>
    <w:rsid w:val="00B15219"/>
    <w:rsid w:val="00B15FD3"/>
    <w:rsid w:val="00B161B9"/>
    <w:rsid w:val="00B27A0C"/>
    <w:rsid w:val="00B3093F"/>
    <w:rsid w:val="00B34079"/>
    <w:rsid w:val="00B36ABD"/>
    <w:rsid w:val="00B66E84"/>
    <w:rsid w:val="00B8005E"/>
    <w:rsid w:val="00B90E42"/>
    <w:rsid w:val="00B915AC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AF16F"/>
  <w15:docId w15:val="{93B03873-70D3-4151-BC08-AF211349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818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2016-07-26T10:32:00Z</cp:lastPrinted>
  <dcterms:created xsi:type="dcterms:W3CDTF">2026-03-06T09:54:00Z</dcterms:created>
  <dcterms:modified xsi:type="dcterms:W3CDTF">2026-03-06T09:54:00Z</dcterms:modified>
</cp:coreProperties>
</file>